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09785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MARCHANT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19C16F62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AC092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1A5CD5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William Marchant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St.Stephen’s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1682F46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64EA4660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9AC8B0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11CC6B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William made him a joint executor of his Will.   (ibid.)</w:t>
      </w:r>
    </w:p>
    <w:p w14:paraId="18DC25D3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A3DA5B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CB292" w14:textId="77777777" w:rsidR="003C00D2" w:rsidRDefault="003C00D2" w:rsidP="003C00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2021</w:t>
      </w:r>
    </w:p>
    <w:p w14:paraId="4DC3A4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B3861" w14:textId="77777777" w:rsidR="003C00D2" w:rsidRDefault="003C00D2" w:rsidP="009139A6">
      <w:r>
        <w:separator/>
      </w:r>
    </w:p>
  </w:endnote>
  <w:endnote w:type="continuationSeparator" w:id="0">
    <w:p w14:paraId="6A797D8D" w14:textId="77777777" w:rsidR="003C00D2" w:rsidRDefault="003C00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D48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413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D7C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67F53" w14:textId="77777777" w:rsidR="003C00D2" w:rsidRDefault="003C00D2" w:rsidP="009139A6">
      <w:r>
        <w:separator/>
      </w:r>
    </w:p>
  </w:footnote>
  <w:footnote w:type="continuationSeparator" w:id="0">
    <w:p w14:paraId="577517CB" w14:textId="77777777" w:rsidR="003C00D2" w:rsidRDefault="003C00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6DB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0F9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AF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D2"/>
    <w:rsid w:val="000666E0"/>
    <w:rsid w:val="002510B7"/>
    <w:rsid w:val="003C00D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8EA58"/>
  <w15:chartTrackingRefBased/>
  <w15:docId w15:val="{25F177BD-07AE-479B-B73A-9C715537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2021-03-05T21:00:00Z</dcterms:created>
  <dcterms:modified xsi:type="dcterms:W3CDTF">2021-03-05T21:00:00Z</dcterms:modified>
</cp:coreProperties>
</file>